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BB" w:rsidRDefault="004116BB" w:rsidP="00582A1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南京邮电大学研究生“三助”岗位申请审批表</w:t>
      </w:r>
    </w:p>
    <w:p w:rsidR="004116BB" w:rsidRPr="00662FB6" w:rsidRDefault="004116BB" w:rsidP="0043213B">
      <w:pPr>
        <w:ind w:firstLineChars="595" w:firstLine="3168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</w:t>
      </w:r>
      <w:r>
        <w:rPr>
          <w:b/>
          <w:sz w:val="32"/>
          <w:szCs w:val="32"/>
        </w:rPr>
        <w:t xml:space="preserve">20  —20  </w:t>
      </w:r>
      <w:r>
        <w:rPr>
          <w:rFonts w:hint="eastAsia"/>
          <w:b/>
          <w:sz w:val="32"/>
          <w:szCs w:val="32"/>
        </w:rPr>
        <w:t>学年第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学期）</w:t>
      </w:r>
    </w:p>
    <w:tbl>
      <w:tblPr>
        <w:tblW w:w="8250" w:type="dxa"/>
        <w:jc w:val="center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32"/>
        <w:gridCol w:w="1080"/>
        <w:gridCol w:w="1800"/>
        <w:gridCol w:w="1200"/>
        <w:gridCol w:w="1680"/>
        <w:gridCol w:w="1258"/>
      </w:tblGrid>
      <w:tr w:rsidR="004116BB" w:rsidTr="002A067F">
        <w:trPr>
          <w:cantSplit/>
          <w:trHeight w:val="495"/>
          <w:jc w:val="center"/>
        </w:trPr>
        <w:tc>
          <w:tcPr>
            <w:tcW w:w="1232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08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120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师</w:t>
            </w:r>
          </w:p>
        </w:tc>
        <w:tc>
          <w:tcPr>
            <w:tcW w:w="1258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</w:p>
        </w:tc>
      </w:tr>
      <w:tr w:rsidR="004116BB" w:rsidTr="002A067F">
        <w:trPr>
          <w:cantSplit/>
          <w:trHeight w:val="495"/>
          <w:jc w:val="center"/>
        </w:trPr>
        <w:tc>
          <w:tcPr>
            <w:tcW w:w="1232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108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院</w:t>
            </w:r>
          </w:p>
        </w:tc>
        <w:tc>
          <w:tcPr>
            <w:tcW w:w="120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贫困生类型</w:t>
            </w:r>
          </w:p>
        </w:tc>
        <w:tc>
          <w:tcPr>
            <w:tcW w:w="1258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</w:p>
        </w:tc>
      </w:tr>
      <w:tr w:rsidR="004116BB" w:rsidTr="002A067F">
        <w:trPr>
          <w:cantSplit/>
          <w:trHeight w:val="495"/>
          <w:jc w:val="center"/>
        </w:trPr>
        <w:tc>
          <w:tcPr>
            <w:tcW w:w="1232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申请岗位</w:t>
            </w:r>
          </w:p>
        </w:tc>
        <w:tc>
          <w:tcPr>
            <w:tcW w:w="108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岗位指导教师</w:t>
            </w:r>
          </w:p>
        </w:tc>
        <w:tc>
          <w:tcPr>
            <w:tcW w:w="120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本人联系方式</w:t>
            </w:r>
          </w:p>
        </w:tc>
        <w:tc>
          <w:tcPr>
            <w:tcW w:w="1258" w:type="dxa"/>
            <w:vAlign w:val="center"/>
          </w:tcPr>
          <w:p w:rsidR="004116BB" w:rsidRDefault="004116BB">
            <w:pPr>
              <w:jc w:val="center"/>
              <w:rPr>
                <w:rFonts w:ascii="宋体"/>
                <w:sz w:val="24"/>
              </w:rPr>
            </w:pPr>
          </w:p>
        </w:tc>
      </w:tr>
      <w:tr w:rsidR="004116BB" w:rsidTr="002D1680">
        <w:trPr>
          <w:cantSplit/>
          <w:trHeight w:val="3525"/>
          <w:jc w:val="center"/>
        </w:trPr>
        <w:tc>
          <w:tcPr>
            <w:tcW w:w="8250" w:type="dxa"/>
            <w:gridSpan w:val="6"/>
          </w:tcPr>
          <w:p w:rsidR="004116BB" w:rsidRPr="00190A60" w:rsidRDefault="004116BB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、对所申请岗位的认识：</w:t>
            </w:r>
          </w:p>
          <w:p w:rsidR="004116BB" w:rsidRDefault="004116BB">
            <w:pPr>
              <w:rPr>
                <w:rFonts w:ascii="宋体"/>
                <w:sz w:val="24"/>
              </w:rPr>
            </w:pPr>
          </w:p>
          <w:p w:rsidR="004116BB" w:rsidRDefault="004116BB">
            <w:pPr>
              <w:rPr>
                <w:rFonts w:ascii="宋体"/>
                <w:sz w:val="24"/>
              </w:rPr>
            </w:pPr>
          </w:p>
          <w:p w:rsidR="004116BB" w:rsidRDefault="004116BB">
            <w:pPr>
              <w:rPr>
                <w:rFonts w:ascii="宋体"/>
                <w:sz w:val="24"/>
                <w:u w:val="single"/>
              </w:rPr>
            </w:pPr>
          </w:p>
          <w:p w:rsidR="004116BB" w:rsidRDefault="004116BB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、具备履行上述岗位职责的能力和条件：（分条列项）</w:t>
            </w:r>
          </w:p>
          <w:p w:rsidR="004116BB" w:rsidRDefault="004116BB">
            <w:pPr>
              <w:rPr>
                <w:rFonts w:ascii="宋体"/>
                <w:sz w:val="24"/>
              </w:rPr>
            </w:pPr>
          </w:p>
          <w:p w:rsidR="004116BB" w:rsidRDefault="004116BB">
            <w:pPr>
              <w:rPr>
                <w:rFonts w:ascii="宋体"/>
                <w:sz w:val="24"/>
              </w:rPr>
            </w:pPr>
          </w:p>
          <w:p w:rsidR="004116BB" w:rsidRDefault="004116BB">
            <w:pPr>
              <w:rPr>
                <w:rFonts w:ascii="宋体"/>
                <w:sz w:val="24"/>
              </w:rPr>
            </w:pPr>
          </w:p>
          <w:p w:rsidR="004116BB" w:rsidRDefault="004116BB" w:rsidP="000E5F0A">
            <w:pPr>
              <w:rPr>
                <w:rFonts w:ascii="宋体"/>
                <w:sz w:val="24"/>
              </w:rPr>
            </w:pPr>
          </w:p>
          <w:p w:rsidR="004116BB" w:rsidRDefault="004116BB" w:rsidP="004116BB">
            <w:pPr>
              <w:ind w:firstLineChars="1700" w:firstLine="316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本人签字：</w:t>
            </w:r>
          </w:p>
          <w:p w:rsidR="004116BB" w:rsidRDefault="004116BB" w:rsidP="004116BB">
            <w:pPr>
              <w:ind w:firstLineChars="2700" w:firstLine="316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116BB" w:rsidTr="002D1680">
        <w:trPr>
          <w:cantSplit/>
          <w:trHeight w:val="512"/>
          <w:jc w:val="center"/>
        </w:trPr>
        <w:tc>
          <w:tcPr>
            <w:tcW w:w="8250" w:type="dxa"/>
            <w:gridSpan w:val="6"/>
          </w:tcPr>
          <w:p w:rsidR="004116BB" w:rsidRDefault="004116BB" w:rsidP="000E5F0A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研究生导师意见：</w:t>
            </w:r>
          </w:p>
          <w:p w:rsidR="004116BB" w:rsidRDefault="004116BB" w:rsidP="000E5F0A">
            <w:pPr>
              <w:rPr>
                <w:rFonts w:ascii="宋体"/>
                <w:sz w:val="24"/>
              </w:rPr>
            </w:pPr>
          </w:p>
          <w:p w:rsidR="004116BB" w:rsidRDefault="004116BB" w:rsidP="000E5F0A">
            <w:pPr>
              <w:rPr>
                <w:rFonts w:ascii="宋体"/>
                <w:sz w:val="24"/>
              </w:rPr>
            </w:pPr>
          </w:p>
          <w:p w:rsidR="004116BB" w:rsidRDefault="004116BB" w:rsidP="000E5F0A">
            <w:pPr>
              <w:rPr>
                <w:rFonts w:ascii="宋体"/>
                <w:sz w:val="24"/>
              </w:rPr>
            </w:pPr>
          </w:p>
          <w:p w:rsidR="004116BB" w:rsidRDefault="004116BB" w:rsidP="004116BB">
            <w:pPr>
              <w:ind w:firstLineChars="170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签字：</w:t>
            </w:r>
            <w:r>
              <w:rPr>
                <w:rFonts w:ascii="宋体" w:hAnsi="宋体"/>
                <w:sz w:val="24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116BB" w:rsidTr="002D1680">
        <w:trPr>
          <w:cantSplit/>
          <w:trHeight w:val="455"/>
          <w:jc w:val="center"/>
        </w:trPr>
        <w:tc>
          <w:tcPr>
            <w:tcW w:w="8250" w:type="dxa"/>
            <w:gridSpan w:val="6"/>
          </w:tcPr>
          <w:p w:rsidR="004116BB" w:rsidRDefault="004116BB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辅导员意见：</w:t>
            </w:r>
          </w:p>
          <w:p w:rsidR="004116BB" w:rsidRDefault="004116BB">
            <w:pPr>
              <w:rPr>
                <w:rFonts w:ascii="宋体"/>
                <w:sz w:val="24"/>
              </w:rPr>
            </w:pPr>
          </w:p>
          <w:p w:rsidR="004116BB" w:rsidRPr="000E5F0A" w:rsidRDefault="004116BB">
            <w:pPr>
              <w:rPr>
                <w:rFonts w:ascii="宋体"/>
                <w:sz w:val="24"/>
              </w:rPr>
            </w:pPr>
          </w:p>
          <w:p w:rsidR="004116BB" w:rsidRDefault="004116BB" w:rsidP="000E5F0A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</w:t>
            </w:r>
          </w:p>
          <w:p w:rsidR="004116BB" w:rsidRDefault="004116BB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</w:t>
            </w:r>
            <w:r>
              <w:rPr>
                <w:rFonts w:ascii="宋体" w:hAnsi="宋体" w:hint="eastAsia"/>
                <w:sz w:val="24"/>
              </w:rPr>
              <w:t>签字：</w:t>
            </w:r>
            <w:r>
              <w:rPr>
                <w:rFonts w:ascii="宋体" w:hAnsi="宋体"/>
                <w:sz w:val="24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116BB" w:rsidTr="002D1680">
        <w:trPr>
          <w:cantSplit/>
          <w:trHeight w:val="1361"/>
          <w:jc w:val="center"/>
        </w:trPr>
        <w:tc>
          <w:tcPr>
            <w:tcW w:w="8250" w:type="dxa"/>
            <w:gridSpan w:val="6"/>
          </w:tcPr>
          <w:p w:rsidR="004116BB" w:rsidRDefault="004116BB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设岗单位意见：</w:t>
            </w:r>
          </w:p>
          <w:p w:rsidR="004116BB" w:rsidRDefault="004116BB">
            <w:pPr>
              <w:rPr>
                <w:rFonts w:ascii="宋体"/>
                <w:sz w:val="24"/>
              </w:rPr>
            </w:pPr>
          </w:p>
          <w:p w:rsidR="004116BB" w:rsidRDefault="004116BB">
            <w:pPr>
              <w:rPr>
                <w:rFonts w:ascii="宋体"/>
                <w:sz w:val="24"/>
              </w:rPr>
            </w:pPr>
          </w:p>
          <w:p w:rsidR="004116BB" w:rsidRDefault="004116BB" w:rsidP="004116BB">
            <w:pPr>
              <w:ind w:firstLineChars="1200" w:firstLine="316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</w:t>
            </w:r>
          </w:p>
          <w:p w:rsidR="004116BB" w:rsidRDefault="004116BB" w:rsidP="004116BB">
            <w:pPr>
              <w:ind w:firstLineChars="1000" w:firstLine="3168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签字：</w:t>
            </w:r>
            <w:r>
              <w:rPr>
                <w:rFonts w:ascii="宋体" w:hAnsi="宋体"/>
                <w:sz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116BB" w:rsidTr="002D1680">
        <w:trPr>
          <w:cantSplit/>
          <w:trHeight w:val="925"/>
          <w:jc w:val="center"/>
        </w:trPr>
        <w:tc>
          <w:tcPr>
            <w:tcW w:w="8250" w:type="dxa"/>
            <w:gridSpan w:val="6"/>
          </w:tcPr>
          <w:p w:rsidR="004116BB" w:rsidRDefault="004116BB">
            <w:pPr>
              <w:widowControl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研究生院意见：</w:t>
            </w:r>
          </w:p>
          <w:p w:rsidR="004116BB" w:rsidRDefault="004116BB">
            <w:pPr>
              <w:widowControl/>
              <w:jc w:val="left"/>
              <w:rPr>
                <w:rFonts w:ascii="宋体"/>
                <w:sz w:val="24"/>
              </w:rPr>
            </w:pPr>
          </w:p>
          <w:p w:rsidR="004116BB" w:rsidRDefault="004116BB" w:rsidP="004116BB">
            <w:pPr>
              <w:widowControl/>
              <w:ind w:firstLineChars="200" w:firstLine="316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</w:t>
            </w:r>
          </w:p>
          <w:p w:rsidR="004116BB" w:rsidRDefault="004116BB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        </w:t>
            </w:r>
            <w:r>
              <w:rPr>
                <w:rFonts w:ascii="宋体" w:hAnsi="宋体" w:hint="eastAsia"/>
                <w:sz w:val="24"/>
              </w:rPr>
              <w:t>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章</w:t>
            </w:r>
          </w:p>
          <w:p w:rsidR="004116BB" w:rsidRDefault="004116BB">
            <w:pPr>
              <w:wordWrap w:val="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签字：</w:t>
            </w:r>
            <w:r>
              <w:rPr>
                <w:rFonts w:ascii="宋体" w:hAnsi="宋体"/>
                <w:sz w:val="24"/>
              </w:rPr>
              <w:t xml:space="preserve">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4116BB" w:rsidRPr="00995B77" w:rsidRDefault="004116BB">
      <w:pPr>
        <w:rPr>
          <w:sz w:val="30"/>
          <w:szCs w:val="30"/>
        </w:rPr>
      </w:pPr>
      <w:r>
        <w:rPr>
          <w:rFonts w:hint="eastAsia"/>
          <w:bCs/>
          <w:sz w:val="24"/>
        </w:rPr>
        <w:t>本表一式二份，设岗单位、研究生院各保存一份。</w:t>
      </w:r>
    </w:p>
    <w:sectPr w:rsidR="004116BB" w:rsidRPr="00995B77" w:rsidSect="006447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6BB" w:rsidRDefault="004116BB" w:rsidP="00190A60">
      <w:r>
        <w:separator/>
      </w:r>
    </w:p>
  </w:endnote>
  <w:endnote w:type="continuationSeparator" w:id="0">
    <w:p w:rsidR="004116BB" w:rsidRDefault="004116BB" w:rsidP="00190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6BB" w:rsidRDefault="004116BB" w:rsidP="00190A60">
      <w:r>
        <w:separator/>
      </w:r>
    </w:p>
  </w:footnote>
  <w:footnote w:type="continuationSeparator" w:id="0">
    <w:p w:rsidR="004116BB" w:rsidRDefault="004116BB" w:rsidP="00190A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5B77"/>
    <w:rsid w:val="000E5F0A"/>
    <w:rsid w:val="00190A60"/>
    <w:rsid w:val="001951C4"/>
    <w:rsid w:val="00256FFE"/>
    <w:rsid w:val="002A067F"/>
    <w:rsid w:val="002D1680"/>
    <w:rsid w:val="003E106B"/>
    <w:rsid w:val="004116BB"/>
    <w:rsid w:val="0043213B"/>
    <w:rsid w:val="00487CE4"/>
    <w:rsid w:val="00582A17"/>
    <w:rsid w:val="0058522E"/>
    <w:rsid w:val="006132E3"/>
    <w:rsid w:val="00644752"/>
    <w:rsid w:val="00662FB6"/>
    <w:rsid w:val="006B6134"/>
    <w:rsid w:val="007364E4"/>
    <w:rsid w:val="00755CB2"/>
    <w:rsid w:val="00774A7C"/>
    <w:rsid w:val="00817C9B"/>
    <w:rsid w:val="00865B86"/>
    <w:rsid w:val="008A6BA0"/>
    <w:rsid w:val="00964377"/>
    <w:rsid w:val="009801F1"/>
    <w:rsid w:val="00995B77"/>
    <w:rsid w:val="00AE6120"/>
    <w:rsid w:val="00C463BE"/>
    <w:rsid w:val="00FD5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B7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0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90A60"/>
    <w:rPr>
      <w:rFonts w:ascii="Times New Roman" w:eastAsia="宋体" w:hAnsi="Times New Roman"/>
      <w:sz w:val="18"/>
    </w:rPr>
  </w:style>
  <w:style w:type="paragraph" w:styleId="Footer">
    <w:name w:val="footer"/>
    <w:basedOn w:val="Normal"/>
    <w:link w:val="FooterChar"/>
    <w:uiPriority w:val="99"/>
    <w:rsid w:val="00190A6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90A60"/>
    <w:rPr>
      <w:rFonts w:ascii="Times New Roman" w:eastAsia="宋体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1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80</Words>
  <Characters>460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14</cp:revision>
  <dcterms:created xsi:type="dcterms:W3CDTF">2016-02-26T07:15:00Z</dcterms:created>
  <dcterms:modified xsi:type="dcterms:W3CDTF">2016-03-23T00:53:00Z</dcterms:modified>
</cp:coreProperties>
</file>